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9C6FE" w14:textId="058E73A2" w:rsidR="006A64B2" w:rsidRDefault="006A64B2" w:rsidP="00A26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#101-bis-e</w:t>
      </w:r>
      <w:r>
        <w:rPr>
          <w:b/>
          <w:i/>
          <w:noProof/>
          <w:sz w:val="28"/>
        </w:rPr>
        <w:tab/>
      </w:r>
      <w:r w:rsidRPr="007C2824">
        <w:rPr>
          <w:b/>
          <w:noProof/>
          <w:sz w:val="24"/>
          <w:szCs w:val="24"/>
        </w:rPr>
        <w:t>R4-2</w:t>
      </w:r>
      <w:r w:rsidR="00BA457A">
        <w:rPr>
          <w:b/>
          <w:noProof/>
          <w:sz w:val="24"/>
          <w:szCs w:val="24"/>
        </w:rPr>
        <w:t>201890</w:t>
      </w:r>
    </w:p>
    <w:p w14:paraId="1063C42F" w14:textId="77777777" w:rsidR="006A64B2" w:rsidRPr="00B66DD7" w:rsidRDefault="006A64B2" w:rsidP="006A64B2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>E-meeting, 17 January 2022 – 25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4B156" w:rsidR="001E41F3" w:rsidRPr="00410371" w:rsidRDefault="007C39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64B2">
                <w:rPr>
                  <w:b/>
                  <w:noProof/>
                  <w:sz w:val="28"/>
                </w:rPr>
                <w:t xml:space="preserve"> 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442E2" w:rsidR="001E41F3" w:rsidRPr="00410371" w:rsidRDefault="007C39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64B2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190961" w:rsidR="001E41F3" w:rsidRPr="00410371" w:rsidRDefault="007C39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A64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59910" w:rsidR="001E41F3" w:rsidRPr="00410371" w:rsidRDefault="007C3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64B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88C9E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0AF517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39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39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C39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BC257" w:rsidR="001E41F3" w:rsidRDefault="005153F8">
            <w:pPr>
              <w:pStyle w:val="CRCoverPage"/>
              <w:spacing w:after="0"/>
              <w:ind w:left="100"/>
              <w:rPr>
                <w:noProof/>
              </w:rPr>
            </w:pPr>
            <w:r w:rsidRPr="00BD6A4B">
              <w:rPr>
                <w:b/>
                <w:noProof/>
              </w:rPr>
              <w:fldChar w:fldCharType="begin"/>
            </w:r>
            <w:r w:rsidRPr="00BD6A4B">
              <w:rPr>
                <w:b/>
                <w:noProof/>
              </w:rPr>
              <w:instrText xml:space="preserve"> DOCPROPERTY  RelatedWis  \* MERGEFORMAT </w:instrText>
            </w:r>
            <w:r w:rsidRPr="00BD6A4B">
              <w:rPr>
                <w:b/>
                <w:noProof/>
              </w:rPr>
              <w:fldChar w:fldCharType="separate"/>
            </w:r>
            <w:r w:rsidR="00C44184" w:rsidRPr="00BD6A4B">
              <w:rPr>
                <w:b/>
                <w:noProof/>
              </w:rPr>
              <w:t>LTE_NR_DC_enh2-Core</w:t>
            </w:r>
            <w:r w:rsidRPr="00BD6A4B">
              <w:rPr>
                <w:b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39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56527" w:rsidR="001E41F3" w:rsidRDefault="007C3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6A64B2">
                <w:rPr>
                  <w:b/>
                  <w:noProof/>
                </w:rPr>
                <w:t>B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7B821" w:rsidR="001E41F3" w:rsidRDefault="007C39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</w:t>
              </w:r>
              <w:r w:rsidR="006A64B2">
                <w:rPr>
                  <w:noProof/>
                </w:rPr>
                <w:t>elease 17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D5F5B" w14:textId="77777777" w:rsidR="006D6BAA" w:rsidRDefault="006D6BAA" w:rsidP="006D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 interruption requirementds due to RLM/BFD measurement during de-activated PScell on different DC scenarios:</w:t>
            </w:r>
          </w:p>
          <w:p w14:paraId="5B348561" w14:textId="77777777" w:rsidR="006D6BAA" w:rsidRDefault="006D6BAA" w:rsidP="006D6B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NE-DC</w:t>
            </w:r>
          </w:p>
          <w:p w14:paraId="708AA7DE" w14:textId="37F8B495" w:rsidR="001E41F3" w:rsidRDefault="006D6BAA" w:rsidP="006D6B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NR-DC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08F29" w14:textId="77777777" w:rsidR="00DE0C8E" w:rsidRDefault="00DE0C8E" w:rsidP="00DE0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interruptions requirments due to RLM/BFD measurement</w:t>
            </w:r>
          </w:p>
          <w:p w14:paraId="2C40F5EE" w14:textId="77777777" w:rsidR="00DE0C8E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a scenario for deactivated E-UTRA </w:t>
            </w:r>
            <w:proofErr w:type="spellStart"/>
            <w:r>
              <w:t>PScell</w:t>
            </w:r>
            <w:proofErr w:type="spellEnd"/>
          </w:p>
          <w:p w14:paraId="532783BA" w14:textId="57A5D7FE" w:rsidR="00DE0C8E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F4C09">
              <w:rPr>
                <w:noProof/>
              </w:rPr>
              <w:t>Add a new chapter 8.2.3.16.1 for introducing the RLM/BFD</w:t>
            </w:r>
            <w:r w:rsidR="00A050F8">
              <w:rPr>
                <w:noProof/>
              </w:rPr>
              <w:t xml:space="preserve"> </w:t>
            </w:r>
            <w:r w:rsidRPr="00FF4C09">
              <w:rPr>
                <w:noProof/>
              </w:rPr>
              <w:t>interruption requirement on deactivated E-UTRA PScell</w:t>
            </w:r>
          </w:p>
          <w:p w14:paraId="542B6FE4" w14:textId="77777777" w:rsidR="00DE0C8E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F4C09">
              <w:t xml:space="preserve">Add a scenario for deactivated NR </w:t>
            </w:r>
            <w:proofErr w:type="spellStart"/>
            <w:r w:rsidRPr="00FF4C09">
              <w:t>PSCell</w:t>
            </w:r>
            <w:proofErr w:type="spellEnd"/>
          </w:p>
          <w:p w14:paraId="31C656EC" w14:textId="086CE21F" w:rsidR="001E41F3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F4C09">
              <w:t xml:space="preserve">Add a chapter to introduce the interruption requirements on NR deactivated </w:t>
            </w:r>
            <w:proofErr w:type="spellStart"/>
            <w:r w:rsidRPr="00FF4C09">
              <w:t>PScell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54995" w:rsidR="001E41F3" w:rsidRDefault="00A0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requirment at deactivated SCG status will be missing for Rel-17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F09EC7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8D79C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32CBC3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61078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 1&gt;</w:t>
      </w:r>
    </w:p>
    <w:p w14:paraId="6D42A4C2" w14:textId="77777777" w:rsidR="003D5E9C" w:rsidRPr="009C5807" w:rsidRDefault="003D5E9C" w:rsidP="003D5E9C">
      <w:pPr>
        <w:pStyle w:val="Heading4"/>
      </w:pPr>
      <w:r w:rsidRPr="009C5807">
        <w:t>8.2.3.1</w:t>
      </w:r>
      <w:r w:rsidRPr="009C5807">
        <w:tab/>
        <w:t>Introduction</w:t>
      </w:r>
    </w:p>
    <w:p w14:paraId="477BCB99" w14:textId="77777777" w:rsidR="002032FA" w:rsidRPr="009C5807" w:rsidRDefault="002032FA" w:rsidP="002032FA">
      <w:pPr>
        <w:rPr>
          <w:rFonts w:eastAsia="MS Mincho"/>
          <w:lang w:eastAsia="zh-CN"/>
        </w:rPr>
      </w:pPr>
      <w:r w:rsidRPr="009C5807">
        <w:rPr>
          <w:rFonts w:eastAsia="MS Mincho"/>
        </w:rPr>
        <w:t xml:space="preserve">This clause contains the requirements related to the interruptions on </w:t>
      </w:r>
      <w:proofErr w:type="spellStart"/>
      <w:r w:rsidRPr="009C5807">
        <w:rPr>
          <w:rFonts w:eastAsia="MS Mincho"/>
          <w:lang w:eastAsia="zh-CN"/>
        </w:rPr>
        <w:t>P</w:t>
      </w:r>
      <w:r w:rsidRPr="009C5807">
        <w:rPr>
          <w:rFonts w:eastAsia="MS Mincho"/>
        </w:rPr>
        <w:t>Cell</w:t>
      </w:r>
      <w:proofErr w:type="spellEnd"/>
      <w:r w:rsidRPr="009C5807">
        <w:rPr>
          <w:rFonts w:eastAsia="MS Mincho"/>
        </w:rPr>
        <w:t xml:space="preserve"> and </w:t>
      </w:r>
      <w:proofErr w:type="spellStart"/>
      <w:r w:rsidRPr="009C5807">
        <w:rPr>
          <w:rFonts w:eastAsia="MS Mincho"/>
        </w:rPr>
        <w:t>SCell</w:t>
      </w:r>
      <w:proofErr w:type="spellEnd"/>
      <w:r w:rsidRPr="009C5807">
        <w:rPr>
          <w:rFonts w:eastAsia="MS Mincho"/>
        </w:rPr>
        <w:t>, when</w:t>
      </w:r>
    </w:p>
    <w:p w14:paraId="733E8FEF" w14:textId="77777777" w:rsidR="002032FA" w:rsidRPr="009C5807" w:rsidRDefault="002032FA" w:rsidP="002032FA">
      <w:pPr>
        <w:pStyle w:val="B1"/>
      </w:pPr>
      <w:r>
        <w:rPr>
          <w:lang w:eastAsia="zh-CN"/>
        </w:rPr>
        <w:tab/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transitions between active and non-active during DRX, or</w:t>
      </w:r>
    </w:p>
    <w:p w14:paraId="4224BE7B" w14:textId="77777777" w:rsidR="002032FA" w:rsidRPr="009C5807" w:rsidRDefault="002032FA" w:rsidP="002032FA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transitions from non-DRX to DRX, or</w:t>
      </w:r>
    </w:p>
    <w:p w14:paraId="16AC5BDD" w14:textId="77777777" w:rsidR="002032FA" w:rsidRPr="009C5807" w:rsidRDefault="002032FA" w:rsidP="002032FA">
      <w:pPr>
        <w:pStyle w:val="B1"/>
        <w:rPr>
          <w:lang w:eastAsia="zh-CN"/>
        </w:rPr>
      </w:pPr>
      <w:r>
        <w:rPr>
          <w:lang w:eastAsia="ko-KR"/>
        </w:rPr>
        <w:tab/>
      </w:r>
      <w:r w:rsidRPr="009C5807">
        <w:rPr>
          <w:lang w:eastAsia="ko-KR"/>
        </w:rPr>
        <w:t>E-UTRA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>/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or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is added or released, or</w:t>
      </w:r>
    </w:p>
    <w:p w14:paraId="6D4CE554" w14:textId="77777777" w:rsidR="002032FA" w:rsidRPr="009C5807" w:rsidRDefault="002032FA" w:rsidP="002032FA">
      <w:pPr>
        <w:pStyle w:val="B1"/>
        <w:rPr>
          <w:lang w:eastAsia="zh-CN"/>
        </w:rPr>
      </w:pPr>
      <w:r>
        <w:rPr>
          <w:lang w:eastAsia="ko-KR"/>
        </w:rPr>
        <w:tab/>
      </w:r>
      <w:r w:rsidRPr="009C5807">
        <w:rPr>
          <w:lang w:eastAsia="ko-KR"/>
        </w:rPr>
        <w:t>E-UTRA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>/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or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(s) in MCG is activated or deactivated, or</w:t>
      </w:r>
    </w:p>
    <w:p w14:paraId="3A06C2A0" w14:textId="77777777" w:rsidR="002032FA" w:rsidRPr="009C5807" w:rsidRDefault="002032FA" w:rsidP="002032FA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measurements on SCC with deactivated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either E-UTRA SCG or NR MCG or</w:t>
      </w:r>
    </w:p>
    <w:p w14:paraId="30653863" w14:textId="77777777" w:rsidR="002032FA" w:rsidRPr="009C5807" w:rsidRDefault="002032FA" w:rsidP="002032FA">
      <w:pPr>
        <w:pStyle w:val="B1"/>
        <w:rPr>
          <w:lang w:eastAsia="ko-KR"/>
        </w:rPr>
      </w:pPr>
      <w:r>
        <w:rPr>
          <w:lang w:eastAsia="ko-KR"/>
        </w:rPr>
        <w:tab/>
      </w:r>
      <w:r w:rsidRPr="009C5807">
        <w:rPr>
          <w:lang w:eastAsia="ko-KR"/>
        </w:rPr>
        <w:t>PUSCH/PUCCH carrier configuration and deconfiguration in NR MCG, or</w:t>
      </w:r>
    </w:p>
    <w:p w14:paraId="3630F3A6" w14:textId="77777777" w:rsidR="002032FA" w:rsidRDefault="002032FA" w:rsidP="002032FA">
      <w:pPr>
        <w:pStyle w:val="B1"/>
        <w:rPr>
          <w:lang w:eastAsia="ko-KR"/>
        </w:rPr>
      </w:pPr>
      <w:r>
        <w:tab/>
      </w:r>
      <w:r w:rsidRPr="009C5807">
        <w:t xml:space="preserve">UL/DL BWP is switched on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SCell</w:t>
      </w:r>
      <w:proofErr w:type="spellEnd"/>
      <w:r w:rsidRPr="009C5807">
        <w:t xml:space="preserve"> in MCG</w:t>
      </w:r>
      <w:r>
        <w:rPr>
          <w:lang w:eastAsia="ko-KR"/>
        </w:rPr>
        <w:t>, or</w:t>
      </w:r>
    </w:p>
    <w:p w14:paraId="0EFFFE4D" w14:textId="77777777" w:rsidR="002032FA" w:rsidRDefault="002032FA" w:rsidP="002032FA">
      <w:pPr>
        <w:pStyle w:val="B1"/>
        <w:rPr>
          <w:lang w:eastAsia="zh-CN"/>
        </w:rPr>
      </w:pPr>
      <w:r>
        <w:rPr>
          <w:lang w:eastAsia="zh-CN"/>
        </w:rPr>
        <w:tab/>
        <w:t>CGI reading of an NR neighbour cell with autonomous gaps, or</w:t>
      </w:r>
    </w:p>
    <w:p w14:paraId="0DCB7F08" w14:textId="77777777" w:rsidR="002032FA" w:rsidRPr="00885F53" w:rsidRDefault="002032FA" w:rsidP="002032FA">
      <w:pPr>
        <w:pStyle w:val="B1"/>
        <w:rPr>
          <w:lang w:eastAsia="ko-KR"/>
        </w:rPr>
      </w:pPr>
      <w:r>
        <w:rPr>
          <w:lang w:eastAsia="zh-CN"/>
        </w:rPr>
        <w:tab/>
        <w:t>CGI reading of an E-UTRA neighbour cell with autonomous gaps.</w:t>
      </w:r>
    </w:p>
    <w:p w14:paraId="52D50C14" w14:textId="77777777" w:rsidR="002032FA" w:rsidRDefault="002032FA" w:rsidP="002032FA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 xml:space="preserve">NR SRS </w:t>
      </w:r>
      <w:proofErr w:type="gramStart"/>
      <w:r>
        <w:rPr>
          <w:rFonts w:ascii="Tms Rmn" w:eastAsia="MS Mincho" w:hAnsi="Tms Rmn"/>
          <w:lang w:eastAsia="zh-CN"/>
        </w:rPr>
        <w:t>carrier based</w:t>
      </w:r>
      <w:proofErr w:type="gramEnd"/>
      <w:r>
        <w:rPr>
          <w:rFonts w:ascii="Tms Rmn" w:eastAsia="MS Mincho" w:hAnsi="Tms Rmn"/>
          <w:lang w:eastAsia="zh-CN"/>
        </w:rPr>
        <w:t xml:space="preserve"> switching, or</w:t>
      </w:r>
    </w:p>
    <w:p w14:paraId="523D419E" w14:textId="77777777" w:rsidR="002032FA" w:rsidRPr="009C5807" w:rsidRDefault="002032FA" w:rsidP="002032FA">
      <w:pPr>
        <w:pStyle w:val="B1"/>
        <w:rPr>
          <w:lang w:eastAsia="ko-KR"/>
        </w:rPr>
      </w:pPr>
      <w:r>
        <w:rPr>
          <w:rFonts w:ascii="Tms Rmn" w:eastAsia="MS Mincho" w:hAnsi="Tms Rmn"/>
          <w:lang w:eastAsia="zh-CN"/>
        </w:rPr>
        <w:tab/>
        <w:t xml:space="preserve">E-UTRA SRS </w:t>
      </w:r>
      <w:proofErr w:type="gramStart"/>
      <w:r>
        <w:rPr>
          <w:rFonts w:ascii="Tms Rmn" w:eastAsia="MS Mincho" w:hAnsi="Tms Rmn"/>
          <w:lang w:eastAsia="zh-CN"/>
        </w:rPr>
        <w:t>carrier based</w:t>
      </w:r>
      <w:proofErr w:type="gramEnd"/>
      <w:r>
        <w:rPr>
          <w:rFonts w:ascii="Tms Rmn" w:eastAsia="MS Mincho" w:hAnsi="Tms Rmn"/>
          <w:lang w:eastAsia="zh-CN"/>
        </w:rPr>
        <w:t xml:space="preserve"> switching</w:t>
      </w:r>
      <w:r w:rsidRPr="009C5807">
        <w:rPr>
          <w:lang w:eastAsia="ko-KR"/>
        </w:rPr>
        <w:t>.</w:t>
      </w:r>
    </w:p>
    <w:p w14:paraId="395ACE8C" w14:textId="77777777" w:rsidR="003D5E9C" w:rsidRPr="00A44E80" w:rsidRDefault="003D5E9C" w:rsidP="003D5E9C">
      <w:pPr>
        <w:pStyle w:val="B1"/>
        <w:ind w:firstLine="0"/>
        <w:rPr>
          <w:color w:val="FF0000"/>
          <w:lang w:eastAsia="zh-CN"/>
        </w:rPr>
      </w:pPr>
      <w:commentRangeStart w:id="1"/>
      <w:r w:rsidRPr="00A44E80">
        <w:rPr>
          <w:color w:val="FF0000"/>
          <w:lang w:eastAsia="ko-KR"/>
        </w:rPr>
        <w:t xml:space="preserve">Measurement on </w:t>
      </w:r>
      <w:proofErr w:type="spellStart"/>
      <w:r w:rsidRPr="00A44E80">
        <w:rPr>
          <w:color w:val="FF0000"/>
          <w:lang w:eastAsia="ko-KR"/>
        </w:rPr>
        <w:t>deactivatd</w:t>
      </w:r>
      <w:proofErr w:type="spellEnd"/>
      <w:r w:rsidRPr="00A44E80">
        <w:rPr>
          <w:color w:val="FF0000"/>
          <w:lang w:eastAsia="ko-KR"/>
        </w:rPr>
        <w:t xml:space="preserve"> E-UTRA</w:t>
      </w:r>
      <w:r w:rsidRPr="00A44E80">
        <w:rPr>
          <w:color w:val="FF0000"/>
          <w:lang w:eastAsia="zh-CN"/>
        </w:rPr>
        <w:t xml:space="preserve"> </w:t>
      </w:r>
      <w:proofErr w:type="spellStart"/>
      <w:r w:rsidRPr="00A44E80">
        <w:rPr>
          <w:color w:val="FF0000"/>
          <w:lang w:eastAsia="zh-CN"/>
        </w:rPr>
        <w:t>PSCell</w:t>
      </w:r>
      <w:commentRangeEnd w:id="1"/>
      <w:proofErr w:type="spellEnd"/>
      <w:r>
        <w:rPr>
          <w:rStyle w:val="CommentReference"/>
        </w:rPr>
        <w:commentReference w:id="1"/>
      </w:r>
    </w:p>
    <w:p w14:paraId="62F85016" w14:textId="77777777" w:rsidR="00D25ECC" w:rsidRPr="009C5807" w:rsidRDefault="00D25ECC" w:rsidP="00D25ECC">
      <w:pPr>
        <w:rPr>
          <w:lang w:val="en-US"/>
        </w:rPr>
      </w:pPr>
      <w:r w:rsidRPr="009C5807">
        <w:rPr>
          <w:lang w:val="en-US" w:eastAsia="zh-CN"/>
        </w:rPr>
        <w:t xml:space="preserve">This clause contains interruptions where victim cell is </w:t>
      </w:r>
      <w:proofErr w:type="spellStart"/>
      <w:r w:rsidRPr="009C5807">
        <w:rPr>
          <w:lang w:val="en-US" w:eastAsia="zh-CN"/>
        </w:rPr>
        <w:t>PCell</w:t>
      </w:r>
      <w:proofErr w:type="spellEnd"/>
      <w:r w:rsidRPr="009C5807">
        <w:rPr>
          <w:lang w:val="en-US" w:eastAsia="zh-CN"/>
        </w:rPr>
        <w:t xml:space="preserve"> or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belonging to MCG. Requirements for interruptions requirements when the victim cell is </w:t>
      </w:r>
      <w:r w:rsidRPr="009C5807">
        <w:rPr>
          <w:lang w:eastAsia="ko-KR"/>
        </w:rPr>
        <w:t>E-UTRA</w:t>
      </w:r>
      <w:r w:rsidRPr="009C5807">
        <w:rPr>
          <w:lang w:val="en-US" w:eastAsia="zh-CN"/>
        </w:rPr>
        <w:t xml:space="preserve"> </w:t>
      </w:r>
      <w:proofErr w:type="spellStart"/>
      <w:r w:rsidRPr="009C5807">
        <w:rPr>
          <w:lang w:val="en-US" w:eastAsia="zh-CN"/>
        </w:rPr>
        <w:t>PSCell</w:t>
      </w:r>
      <w:proofErr w:type="spellEnd"/>
      <w:r w:rsidRPr="009C5807">
        <w:rPr>
          <w:lang w:val="en-US" w:eastAsia="zh-CN"/>
        </w:rPr>
        <w:t xml:space="preserve"> or </w:t>
      </w:r>
      <w:r w:rsidRPr="009C5807">
        <w:rPr>
          <w:lang w:eastAsia="ko-KR"/>
        </w:rPr>
        <w:t>E-UTRA</w:t>
      </w:r>
      <w:r w:rsidRPr="009C5807">
        <w:rPr>
          <w:lang w:val="en-US" w:eastAsia="zh-CN"/>
        </w:rPr>
        <w:t xml:space="preserve">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belonging to SCG are specified in </w:t>
      </w:r>
      <w:r w:rsidRPr="009C5807">
        <w:t>TS 36.133</w:t>
      </w:r>
      <w:r w:rsidRPr="009C5807">
        <w:rPr>
          <w:lang w:eastAsia="zh-CN"/>
        </w:rPr>
        <w:t> </w:t>
      </w:r>
      <w:r w:rsidRPr="009C5807">
        <w:rPr>
          <w:lang w:val="en-US" w:eastAsia="zh-CN"/>
        </w:rPr>
        <w:t>[</w:t>
      </w:r>
      <w:r w:rsidRPr="009C5807">
        <w:t>15</w:t>
      </w:r>
      <w:r w:rsidRPr="009C5807">
        <w:rPr>
          <w:lang w:val="en-US" w:eastAsia="zh-CN"/>
        </w:rPr>
        <w:t>].</w:t>
      </w:r>
    </w:p>
    <w:p w14:paraId="6B2549D6" w14:textId="77777777" w:rsidR="00D25ECC" w:rsidRPr="009C5807" w:rsidRDefault="00D25ECC" w:rsidP="00D25ECC">
      <w:pPr>
        <w:rPr>
          <w:rFonts w:eastAsia="MS Mincho"/>
        </w:rPr>
      </w:pPr>
      <w:r w:rsidRPr="009C5807">
        <w:rPr>
          <w:lang w:val="en-US" w:eastAsia="zh-CN"/>
        </w:rPr>
        <w:t xml:space="preserve">For a UE which does not support per-FR measurement gap, interruptions to the </w:t>
      </w:r>
      <w:proofErr w:type="spellStart"/>
      <w:r w:rsidRPr="009C5807">
        <w:rPr>
          <w:lang w:val="en-US" w:eastAsia="zh-CN"/>
        </w:rPr>
        <w:t>PCell</w:t>
      </w:r>
      <w:proofErr w:type="spellEnd"/>
      <w:r w:rsidRPr="009C5807">
        <w:rPr>
          <w:lang w:val="en-US" w:eastAsia="zh-CN"/>
        </w:rPr>
        <w:t xml:space="preserve">, E-UTRA </w:t>
      </w:r>
      <w:proofErr w:type="spellStart"/>
      <w:r w:rsidRPr="009C5807">
        <w:rPr>
          <w:lang w:val="en-US" w:eastAsia="zh-CN"/>
        </w:rPr>
        <w:t>PSCell</w:t>
      </w:r>
      <w:proofErr w:type="spellEnd"/>
      <w:r w:rsidRPr="009C5807">
        <w:rPr>
          <w:lang w:val="en-US" w:eastAsia="zh-CN"/>
        </w:rPr>
        <w:t xml:space="preserve"> or activated MCG </w:t>
      </w:r>
      <w:proofErr w:type="spellStart"/>
      <w:r w:rsidRPr="009C5807">
        <w:rPr>
          <w:lang w:val="en-US" w:eastAsia="zh-CN"/>
        </w:rPr>
        <w:t>SCells</w:t>
      </w:r>
      <w:proofErr w:type="spellEnd"/>
      <w:r w:rsidRPr="009C5807">
        <w:rPr>
          <w:lang w:val="en-US" w:eastAsia="zh-CN"/>
        </w:rPr>
        <w:t xml:space="preserve"> may be caused by EUTRA </w:t>
      </w:r>
      <w:proofErr w:type="spellStart"/>
      <w:r w:rsidRPr="009C5807">
        <w:rPr>
          <w:lang w:val="en-US" w:eastAsia="zh-CN"/>
        </w:rPr>
        <w:t>PSCell</w:t>
      </w:r>
      <w:proofErr w:type="spellEnd"/>
      <w:r w:rsidRPr="009C5807">
        <w:rPr>
          <w:lang w:val="en-US" w:eastAsia="zh-CN"/>
        </w:rPr>
        <w:t xml:space="preserve">, EUTRA </w:t>
      </w:r>
      <w:proofErr w:type="spellStart"/>
      <w:r w:rsidRPr="009C5807">
        <w:rPr>
          <w:lang w:val="en-US" w:eastAsia="zh-CN"/>
        </w:rPr>
        <w:t>SCells</w:t>
      </w:r>
      <w:proofErr w:type="spellEnd"/>
      <w:r w:rsidRPr="009C5807">
        <w:rPr>
          <w:lang w:val="en-US" w:eastAsia="zh-CN"/>
        </w:rPr>
        <w:t xml:space="preserve"> or </w:t>
      </w:r>
      <w:proofErr w:type="spellStart"/>
      <w:r w:rsidRPr="009C5807">
        <w:rPr>
          <w:lang w:val="en-US" w:eastAsia="zh-CN"/>
        </w:rPr>
        <w:t>SCells</w:t>
      </w:r>
      <w:proofErr w:type="spellEnd"/>
      <w:r w:rsidRPr="009C5807">
        <w:rPr>
          <w:lang w:val="en-US" w:eastAsia="zh-CN"/>
        </w:rPr>
        <w:t xml:space="preserve"> on any frequency range. For UE which support per-FR gap, interruptions to the </w:t>
      </w:r>
      <w:proofErr w:type="spellStart"/>
      <w:r w:rsidRPr="009C5807">
        <w:rPr>
          <w:lang w:val="en-US" w:eastAsia="zh-CN"/>
        </w:rPr>
        <w:t>PCell</w:t>
      </w:r>
      <w:proofErr w:type="spellEnd"/>
      <w:r w:rsidRPr="009C5807">
        <w:rPr>
          <w:lang w:val="en-US" w:eastAsia="zh-CN"/>
        </w:rPr>
        <w:t xml:space="preserve">, E-UTRA </w:t>
      </w:r>
      <w:proofErr w:type="spellStart"/>
      <w:r w:rsidRPr="009C5807">
        <w:rPr>
          <w:lang w:val="en-US" w:eastAsia="zh-CN"/>
        </w:rPr>
        <w:t>PSCell</w:t>
      </w:r>
      <w:proofErr w:type="spellEnd"/>
      <w:r w:rsidRPr="009C5807">
        <w:rPr>
          <w:lang w:val="en-US" w:eastAsia="zh-CN"/>
        </w:rPr>
        <w:t xml:space="preserve"> or activated MCG </w:t>
      </w:r>
      <w:proofErr w:type="spellStart"/>
      <w:r w:rsidRPr="009C5807">
        <w:rPr>
          <w:lang w:val="en-US" w:eastAsia="zh-CN"/>
        </w:rPr>
        <w:t>SCells</w:t>
      </w:r>
      <w:proofErr w:type="spellEnd"/>
      <w:r w:rsidRPr="009C5807">
        <w:rPr>
          <w:lang w:val="en-US" w:eastAsia="zh-CN"/>
        </w:rPr>
        <w:t xml:space="preserve"> may be caused by EUTRA </w:t>
      </w:r>
      <w:proofErr w:type="spellStart"/>
      <w:r w:rsidRPr="009C5807">
        <w:rPr>
          <w:lang w:val="en-US" w:eastAsia="zh-CN"/>
        </w:rPr>
        <w:t>PSCell</w:t>
      </w:r>
      <w:proofErr w:type="spellEnd"/>
      <w:r w:rsidRPr="009C5807">
        <w:rPr>
          <w:lang w:val="en-US" w:eastAsia="zh-CN"/>
        </w:rPr>
        <w:t xml:space="preserve">, EUTRA </w:t>
      </w:r>
      <w:proofErr w:type="spellStart"/>
      <w:r w:rsidRPr="009C5807">
        <w:rPr>
          <w:lang w:val="en-US" w:eastAsia="zh-CN"/>
        </w:rPr>
        <w:t>SCells</w:t>
      </w:r>
      <w:proofErr w:type="spellEnd"/>
      <w:r w:rsidRPr="009C5807">
        <w:rPr>
          <w:lang w:val="en-US" w:eastAsia="zh-CN"/>
        </w:rPr>
        <w:t xml:space="preserve"> or </w:t>
      </w:r>
      <w:proofErr w:type="spellStart"/>
      <w:r w:rsidRPr="009C5807">
        <w:rPr>
          <w:lang w:val="en-US" w:eastAsia="zh-CN"/>
        </w:rPr>
        <w:t>SCells</w:t>
      </w:r>
      <w:proofErr w:type="spellEnd"/>
      <w:r w:rsidRPr="009C5807">
        <w:rPr>
          <w:lang w:val="en-US" w:eastAsia="zh-CN"/>
        </w:rPr>
        <w:t xml:space="preserve"> on the same frequency range as the victim cell.</w:t>
      </w:r>
    </w:p>
    <w:p w14:paraId="033BA7BC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 1&gt;</w:t>
      </w:r>
    </w:p>
    <w:p w14:paraId="229E975D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&lt;Start of Change 2&gt;</w:t>
      </w:r>
    </w:p>
    <w:p w14:paraId="392189E1" w14:textId="77777777" w:rsidR="003D5E9C" w:rsidRPr="009C5807" w:rsidRDefault="003D5E9C" w:rsidP="003D5E9C">
      <w:pPr>
        <w:pStyle w:val="Heading5"/>
      </w:pPr>
      <w:commentRangeStart w:id="2"/>
      <w:r w:rsidRPr="009C5807">
        <w:t>8.2.3.2.</w:t>
      </w:r>
      <w:r>
        <w:t>16</w:t>
      </w:r>
      <w:r w:rsidRPr="009C5807">
        <w:tab/>
        <w:t xml:space="preserve">Interruptions during measurements on </w:t>
      </w:r>
      <w:r>
        <w:t xml:space="preserve">deactivated </w:t>
      </w:r>
      <w:proofErr w:type="spellStart"/>
      <w:r>
        <w:t>PScell</w:t>
      </w:r>
      <w:commentRangeEnd w:id="2"/>
      <w:proofErr w:type="spellEnd"/>
      <w:r>
        <w:rPr>
          <w:rStyle w:val="CommentReference"/>
          <w:rFonts w:ascii="Times New Roman" w:hAnsi="Times New Roman"/>
        </w:rPr>
        <w:commentReference w:id="2"/>
      </w:r>
    </w:p>
    <w:p w14:paraId="56B344F8" w14:textId="77777777" w:rsidR="003D5E9C" w:rsidRPr="009C5807" w:rsidRDefault="003D5E9C" w:rsidP="003D5E9C">
      <w:pPr>
        <w:pStyle w:val="H6"/>
        <w:rPr>
          <w:lang w:eastAsia="zh-CN"/>
        </w:rPr>
      </w:pPr>
      <w:r w:rsidRPr="009C5807">
        <w:rPr>
          <w:lang w:eastAsia="zh-CN"/>
        </w:rPr>
        <w:t>8.2.3.2.</w:t>
      </w:r>
      <w:r>
        <w:rPr>
          <w:lang w:eastAsia="zh-CN"/>
        </w:rPr>
        <w:t>16</w:t>
      </w:r>
      <w:r w:rsidRPr="009C5807">
        <w:rPr>
          <w:lang w:eastAsia="zh-CN"/>
        </w:rPr>
        <w:t>.</w:t>
      </w:r>
      <w:r>
        <w:rPr>
          <w:lang w:eastAsia="zh-CN"/>
        </w:rPr>
        <w:t>1</w:t>
      </w:r>
      <w:r w:rsidRPr="009C5807">
        <w:rPr>
          <w:lang w:eastAsia="zh-CN"/>
        </w:rPr>
        <w:tab/>
        <w:t xml:space="preserve">Interruptions during </w:t>
      </w:r>
      <w:r>
        <w:rPr>
          <w:lang w:eastAsia="zh-CN"/>
        </w:rPr>
        <w:t>RLM/BFD</w:t>
      </w:r>
      <w:r w:rsidRPr="009C5807">
        <w:rPr>
          <w:lang w:eastAsia="zh-CN"/>
        </w:rPr>
        <w:t xml:space="preserve"> measurements on </w:t>
      </w:r>
      <w:r>
        <w:rPr>
          <w:lang w:eastAsia="zh-CN"/>
        </w:rPr>
        <w:t xml:space="preserve">deactivated </w:t>
      </w:r>
      <w:proofErr w:type="spellStart"/>
      <w:r>
        <w:rPr>
          <w:lang w:eastAsia="zh-CN"/>
        </w:rPr>
        <w:t>PScell</w:t>
      </w:r>
      <w:proofErr w:type="spellEnd"/>
    </w:p>
    <w:p w14:paraId="3669BBD4" w14:textId="77777777" w:rsidR="003D5E9C" w:rsidRPr="009C5807" w:rsidRDefault="003D5E9C" w:rsidP="003D5E9C">
      <w:pPr>
        <w:rPr>
          <w:lang w:eastAsia="zh-CN"/>
        </w:rPr>
      </w:pPr>
      <w:r w:rsidRPr="009C5807">
        <w:rPr>
          <w:lang w:eastAsia="zh-CN"/>
        </w:rPr>
        <w:t xml:space="preserve">When one E-UTRA </w:t>
      </w:r>
      <w:proofErr w:type="spellStart"/>
      <w:r>
        <w:rPr>
          <w:lang w:eastAsia="zh-CN"/>
        </w:rPr>
        <w:t>PS</w:t>
      </w:r>
      <w:r w:rsidRPr="009C5807">
        <w:rPr>
          <w:lang w:eastAsia="zh-CN"/>
        </w:rPr>
        <w:t>Cell</w:t>
      </w:r>
      <w:proofErr w:type="spellEnd"/>
      <w:r w:rsidRPr="009C5807">
        <w:rPr>
          <w:lang w:eastAsia="zh-CN"/>
        </w:rPr>
        <w:t xml:space="preserve"> in SCG is d</w:t>
      </w:r>
      <w:r>
        <w:rPr>
          <w:lang w:eastAsia="zh-CN"/>
        </w:rPr>
        <w:t>eactivate</w:t>
      </w:r>
      <w:r w:rsidRPr="009C5807">
        <w:rPr>
          <w:lang w:eastAsia="zh-CN"/>
        </w:rPr>
        <w:t xml:space="preserve">, the UE is allowed due to </w:t>
      </w:r>
      <w:r>
        <w:rPr>
          <w:lang w:eastAsia="zh-CN"/>
        </w:rPr>
        <w:t>RLM/BFD</w:t>
      </w:r>
      <w:r w:rsidRPr="009C5807">
        <w:rPr>
          <w:lang w:eastAsia="zh-CN"/>
        </w:rPr>
        <w:t xml:space="preserve"> measurements on the d</w:t>
      </w:r>
      <w:r>
        <w:rPr>
          <w:lang w:eastAsia="zh-CN"/>
        </w:rPr>
        <w:t>eactivated</w:t>
      </w:r>
      <w:r w:rsidRPr="009C5807">
        <w:rPr>
          <w:lang w:eastAsia="zh-CN"/>
        </w:rPr>
        <w:t xml:space="preserve"> E-UTRA </w:t>
      </w:r>
      <w:proofErr w:type="spellStart"/>
      <w:r>
        <w:rPr>
          <w:lang w:eastAsia="zh-CN"/>
        </w:rPr>
        <w:t>P</w:t>
      </w:r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:</w:t>
      </w:r>
    </w:p>
    <w:p w14:paraId="115796C6" w14:textId="77777777" w:rsidR="003D5E9C" w:rsidRPr="009C5807" w:rsidRDefault="003D5E9C" w:rsidP="003D5E9C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PCell</w:t>
      </w:r>
      <w:proofErr w:type="spellEnd"/>
      <w:r w:rsidRPr="009C5807">
        <w:t xml:space="preserve"> or any activated </w:t>
      </w:r>
      <w:proofErr w:type="spellStart"/>
      <w:r w:rsidRPr="009C5807">
        <w:t>SCell</w:t>
      </w:r>
      <w:proofErr w:type="spellEnd"/>
      <w:r w:rsidRPr="009C5807">
        <w:t xml:space="preserve"> with up to 0.5% probability of missed ACK/NACK.</w:t>
      </w:r>
    </w:p>
    <w:p w14:paraId="683FECD7" w14:textId="77777777" w:rsidR="003D5E9C" w:rsidRPr="009C5807" w:rsidRDefault="003D5E9C" w:rsidP="003D5E9C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776DD5CF" w14:textId="77777777" w:rsidR="003D5E9C" w:rsidRPr="009C5807" w:rsidRDefault="003D5E9C" w:rsidP="003D5E9C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X3 slots</w:t>
      </w:r>
      <w:r w:rsidRPr="009C5807">
        <w:t xml:space="preserve">, if the </w:t>
      </w:r>
      <w:proofErr w:type="spellStart"/>
      <w:r w:rsidRPr="009C5807">
        <w:t>PCell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not in the same band as the E-UTRA d</w:t>
      </w:r>
      <w:r>
        <w:t>eactivated</w:t>
      </w:r>
      <w:r w:rsidRPr="009C5807">
        <w:t xml:space="preserve"> </w:t>
      </w:r>
      <w:proofErr w:type="spellStart"/>
      <w:r>
        <w:t>P</w:t>
      </w:r>
      <w:r w:rsidRPr="009C5807">
        <w:t>SCell</w:t>
      </w:r>
      <w:proofErr w:type="spellEnd"/>
      <w:r w:rsidRPr="009C5807">
        <w:t xml:space="preserve"> being measured, or</w:t>
      </w:r>
    </w:p>
    <w:p w14:paraId="4BB06102" w14:textId="77777777" w:rsidR="003D5E9C" w:rsidRPr="009C5807" w:rsidRDefault="003D5E9C" w:rsidP="003D5E9C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slots + SMTC duration</w:t>
      </w:r>
      <w:r w:rsidRPr="009C5807">
        <w:t xml:space="preserve">, if the </w:t>
      </w:r>
      <w:proofErr w:type="spellStart"/>
      <w:r w:rsidRPr="009C5807">
        <w:t>PCell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in the same band as the E-UTRA </w:t>
      </w:r>
      <w:r>
        <w:t xml:space="preserve">deactivated </w:t>
      </w:r>
      <w:proofErr w:type="spellStart"/>
      <w:r>
        <w:t>P</w:t>
      </w:r>
      <w:r w:rsidRPr="009C5807">
        <w:t>Cell</w:t>
      </w:r>
      <w:proofErr w:type="spellEnd"/>
      <w:r w:rsidRPr="009C5807">
        <w:t xml:space="preserve"> being measured, provided </w:t>
      </w:r>
      <w:r w:rsidRPr="009C5807">
        <w:rPr>
          <w:lang w:eastAsia="zh-CN"/>
        </w:rPr>
        <w:t xml:space="preserve">the cell specific reference signals from the </w:t>
      </w:r>
      <w:proofErr w:type="spellStart"/>
      <w:proofErr w:type="gramStart"/>
      <w:r w:rsidRPr="009C5807">
        <w:rPr>
          <w:lang w:eastAsia="zh-CN"/>
        </w:rPr>
        <w:t>PCell</w:t>
      </w:r>
      <w:proofErr w:type="spellEnd"/>
      <w:proofErr w:type="gramEnd"/>
      <w:r w:rsidRPr="009C5807">
        <w:rPr>
          <w:lang w:eastAsia="zh-CN"/>
        </w:rPr>
        <w:t xml:space="preserve"> or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and the E-UTRA d</w:t>
      </w:r>
      <w:r>
        <w:rPr>
          <w:lang w:eastAsia="zh-CN"/>
        </w:rPr>
        <w:t>eactivate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measured are available in the same slot</w:t>
      </w:r>
      <w:r w:rsidRPr="009C5807">
        <w:t>.</w:t>
      </w:r>
    </w:p>
    <w:p w14:paraId="4886587A" w14:textId="77777777" w:rsidR="003D5E9C" w:rsidRDefault="003D5E9C" w:rsidP="003D5E9C">
      <w:pPr>
        <w:pStyle w:val="B2"/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8.2.3.2.</w:t>
      </w:r>
      <w:r>
        <w:t>16.1</w:t>
      </w:r>
      <w:r w:rsidRPr="009C5807">
        <w:t>-1.</w:t>
      </w:r>
    </w:p>
    <w:p w14:paraId="64FD167C" w14:textId="77777777" w:rsidR="003D5E9C" w:rsidRPr="009C5807" w:rsidRDefault="003D5E9C" w:rsidP="003D5E9C">
      <w:pPr>
        <w:pStyle w:val="TH"/>
      </w:pPr>
      <w:r w:rsidRPr="009C5807">
        <w:lastRenderedPageBreak/>
        <w:t>Table 8.2.3.2.</w:t>
      </w:r>
      <w:r>
        <w:t>16.1</w:t>
      </w:r>
      <w:r w:rsidRPr="009C5807">
        <w:t xml:space="preserve">-1: Interruption length X3 and Y3 at measurements on deactivated </w:t>
      </w:r>
      <w:proofErr w:type="spellStart"/>
      <w:r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3D5E9C" w:rsidRPr="009C5807" w14:paraId="102E7A8D" w14:textId="77777777" w:rsidTr="00A2635A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48EE7" w14:textId="77777777" w:rsidR="003D5E9C" w:rsidRPr="009C5807" w:rsidRDefault="003D5E9C" w:rsidP="00A2635A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A76D90B" wp14:editId="4C714D58">
                  <wp:extent cx="154305" cy="154305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B176D" w14:textId="77777777" w:rsidR="003D5E9C" w:rsidRPr="009C5807" w:rsidRDefault="003D5E9C" w:rsidP="00A2635A">
            <w:pPr>
              <w:pStyle w:val="TAH"/>
            </w:pPr>
            <w:r w:rsidRPr="009C5807"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C77" w14:textId="77777777" w:rsidR="003D5E9C" w:rsidRPr="009C5807" w:rsidRDefault="003D5E9C" w:rsidP="00A2635A">
            <w:pPr>
              <w:pStyle w:val="TAH"/>
            </w:pPr>
            <w:r w:rsidRPr="009C5807"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F017" w14:textId="77777777" w:rsidR="003D5E9C" w:rsidRPr="009C5807" w:rsidRDefault="003D5E9C" w:rsidP="00A2635A">
            <w:pPr>
              <w:pStyle w:val="TAH"/>
            </w:pPr>
            <w:r w:rsidRPr="009C5807">
              <w:t>Interruption length Y3 (slot)</w:t>
            </w:r>
          </w:p>
        </w:tc>
      </w:tr>
      <w:tr w:rsidR="003D5E9C" w:rsidRPr="009C5807" w14:paraId="2DBAEF33" w14:textId="77777777" w:rsidTr="00A2635A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1EAE" w14:textId="77777777" w:rsidR="003D5E9C" w:rsidRPr="009C5807" w:rsidRDefault="003D5E9C" w:rsidP="00A2635A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E08A" w14:textId="77777777" w:rsidR="003D5E9C" w:rsidRPr="009C5807" w:rsidRDefault="003D5E9C" w:rsidP="00A2635A">
            <w:pPr>
              <w:pStyle w:val="TAH"/>
            </w:pPr>
            <w:r w:rsidRPr="009C5807">
              <w:t>(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D41D" w14:textId="77777777" w:rsidR="003D5E9C" w:rsidRPr="009C5807" w:rsidRDefault="003D5E9C" w:rsidP="00A2635A">
            <w:pPr>
              <w:pStyle w:val="TAH"/>
            </w:pPr>
            <w:r w:rsidRPr="009C5807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66" w14:textId="77777777" w:rsidR="003D5E9C" w:rsidRPr="009C5807" w:rsidRDefault="003D5E9C" w:rsidP="00A2635A">
            <w:pPr>
              <w:pStyle w:val="TAH"/>
            </w:pPr>
            <w:r w:rsidRPr="009C5807"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E75A" w14:textId="77777777" w:rsidR="003D5E9C" w:rsidRPr="009C5807" w:rsidRDefault="003D5E9C" w:rsidP="00A2635A">
            <w:pPr>
              <w:pStyle w:val="TAH"/>
            </w:pPr>
            <w:r w:rsidRPr="009C5807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45BB" w14:textId="77777777" w:rsidR="003D5E9C" w:rsidRPr="009C5807" w:rsidRDefault="003D5E9C" w:rsidP="00A2635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3D5E9C" w:rsidRPr="009C5807" w14:paraId="3B49D843" w14:textId="77777777" w:rsidTr="00A2635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5050" w14:textId="77777777" w:rsidR="003D5E9C" w:rsidRPr="009C5807" w:rsidRDefault="003D5E9C" w:rsidP="00A2635A">
            <w:pPr>
              <w:pStyle w:val="TAC"/>
            </w:pPr>
            <w:r w:rsidRPr="009C5807"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16A2" w14:textId="77777777" w:rsidR="003D5E9C" w:rsidRPr="009C5807" w:rsidRDefault="003D5E9C" w:rsidP="00A2635A">
            <w:pPr>
              <w:pStyle w:val="TAC"/>
            </w:pPr>
            <w:r w:rsidRPr="009C5807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0B36" w14:textId="77777777" w:rsidR="003D5E9C" w:rsidRPr="009C5807" w:rsidRDefault="003D5E9C" w:rsidP="00A2635A">
            <w:pPr>
              <w:pStyle w:val="TAC"/>
            </w:pPr>
            <w:r w:rsidRPr="009C5807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DF99" w14:textId="77777777" w:rsidR="003D5E9C" w:rsidRPr="009C5807" w:rsidRDefault="003D5E9C" w:rsidP="00A2635A">
            <w:pPr>
              <w:pStyle w:val="TAC"/>
            </w:pPr>
            <w:r w:rsidRPr="009C5807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C745" w14:textId="77777777" w:rsidR="003D5E9C" w:rsidRPr="009C5807" w:rsidRDefault="003D5E9C" w:rsidP="00A2635A">
            <w:pPr>
              <w:pStyle w:val="TAC"/>
            </w:pPr>
            <w:r w:rsidRPr="009C5807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A856" w14:textId="77777777" w:rsidR="003D5E9C" w:rsidRPr="009C5807" w:rsidRDefault="003D5E9C" w:rsidP="00A2635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3D5E9C" w:rsidRPr="009C5807" w14:paraId="72017F2E" w14:textId="77777777" w:rsidTr="00A2635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6732" w14:textId="77777777" w:rsidR="003D5E9C" w:rsidRPr="009C5807" w:rsidRDefault="003D5E9C" w:rsidP="00A2635A">
            <w:pPr>
              <w:pStyle w:val="TAC"/>
            </w:pPr>
            <w:r w:rsidRPr="009C5807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AF60" w14:textId="77777777" w:rsidR="003D5E9C" w:rsidRPr="009C5807" w:rsidRDefault="003D5E9C" w:rsidP="00A2635A">
            <w:pPr>
              <w:pStyle w:val="TAC"/>
            </w:pPr>
            <w:r w:rsidRPr="009C5807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B0EB" w14:textId="77777777" w:rsidR="003D5E9C" w:rsidRPr="009C5807" w:rsidRDefault="003D5E9C" w:rsidP="00A2635A">
            <w:pPr>
              <w:pStyle w:val="TAC"/>
            </w:pPr>
            <w:r w:rsidRPr="009C5807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064D" w14:textId="77777777" w:rsidR="003D5E9C" w:rsidRPr="009C5807" w:rsidRDefault="003D5E9C" w:rsidP="00A2635A">
            <w:pPr>
              <w:pStyle w:val="TAC"/>
            </w:pPr>
            <w:r w:rsidRPr="009C5807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BD7F" w14:textId="77777777" w:rsidR="003D5E9C" w:rsidRPr="009C5807" w:rsidRDefault="003D5E9C" w:rsidP="00A2635A">
            <w:pPr>
              <w:pStyle w:val="TAC"/>
            </w:pPr>
            <w:r w:rsidRPr="009C5807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EFD" w14:textId="77777777" w:rsidR="003D5E9C" w:rsidRPr="009C5807" w:rsidRDefault="003D5E9C" w:rsidP="00A2635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3D5E9C" w:rsidRPr="009C5807" w14:paraId="5ADB5D75" w14:textId="77777777" w:rsidTr="00A2635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0EA8" w14:textId="77777777" w:rsidR="003D5E9C" w:rsidRPr="009C5807" w:rsidRDefault="003D5E9C" w:rsidP="00A2635A">
            <w:pPr>
              <w:pStyle w:val="TAC"/>
            </w:pPr>
            <w:r w:rsidRPr="009C5807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221E" w14:textId="77777777" w:rsidR="003D5E9C" w:rsidRPr="009C5807" w:rsidRDefault="003D5E9C" w:rsidP="00A2635A">
            <w:pPr>
              <w:pStyle w:val="TAC"/>
            </w:pPr>
            <w:r w:rsidRPr="009C5807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9FA1" w14:textId="77777777" w:rsidR="003D5E9C" w:rsidRPr="009C5807" w:rsidRDefault="003D5E9C" w:rsidP="00A2635A">
            <w:pPr>
              <w:pStyle w:val="TAC"/>
            </w:pPr>
            <w:r w:rsidRPr="009C5807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CF50" w14:textId="77777777" w:rsidR="003D5E9C" w:rsidRPr="009C5807" w:rsidRDefault="003D5E9C" w:rsidP="00A2635A">
            <w:pPr>
              <w:pStyle w:val="TAC"/>
            </w:pPr>
            <w:r w:rsidRPr="009C5807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F23A" w14:textId="77777777" w:rsidR="003D5E9C" w:rsidRPr="009C5807" w:rsidRDefault="003D5E9C" w:rsidP="00A2635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3D5E9C" w:rsidRPr="009C5807" w14:paraId="46ECD2A8" w14:textId="77777777" w:rsidTr="00A2635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28CC" w14:textId="77777777" w:rsidR="003D5E9C" w:rsidRPr="009C5807" w:rsidRDefault="003D5E9C" w:rsidP="00A2635A">
            <w:pPr>
              <w:pStyle w:val="TAC"/>
            </w:pPr>
            <w:r w:rsidRPr="009C5807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E50A" w14:textId="77777777" w:rsidR="003D5E9C" w:rsidRPr="009C5807" w:rsidRDefault="003D5E9C" w:rsidP="00A2635A">
            <w:pPr>
              <w:pStyle w:val="TAC"/>
            </w:pPr>
            <w:r w:rsidRPr="009C5807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7CAF" w14:textId="77777777" w:rsidR="003D5E9C" w:rsidRPr="009C5807" w:rsidRDefault="003D5E9C" w:rsidP="00A2635A">
            <w:pPr>
              <w:pStyle w:val="TAC"/>
            </w:pPr>
            <w:r w:rsidRPr="009C5807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2D6C" w14:textId="77777777" w:rsidR="003D5E9C" w:rsidRPr="009C5807" w:rsidRDefault="003D5E9C" w:rsidP="00A2635A">
            <w:pPr>
              <w:pStyle w:val="TAC"/>
            </w:pPr>
            <w:r w:rsidRPr="009C5807"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7EFF" w14:textId="77777777" w:rsidR="003D5E9C" w:rsidRPr="009C5807" w:rsidRDefault="003D5E9C" w:rsidP="00A2635A">
            <w:pPr>
              <w:pStyle w:val="TAC"/>
              <w:rPr>
                <w:lang w:eastAsia="zh-CN"/>
              </w:rPr>
            </w:pPr>
            <w:r w:rsidRPr="009C5807">
              <w:t>N/A</w:t>
            </w:r>
          </w:p>
        </w:tc>
      </w:tr>
    </w:tbl>
    <w:p w14:paraId="065A3E97" w14:textId="77777777" w:rsidR="003D5E9C" w:rsidRDefault="003D5E9C" w:rsidP="003D5E9C">
      <w:pPr>
        <w:pStyle w:val="B2"/>
        <w:ind w:left="0" w:firstLine="0"/>
      </w:pPr>
    </w:p>
    <w:p w14:paraId="0A5C1235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 2&gt;</w:t>
      </w:r>
    </w:p>
    <w:p w14:paraId="09332CEF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&lt;Start of Change 3&gt;</w:t>
      </w:r>
    </w:p>
    <w:p w14:paraId="0B4F90B6" w14:textId="77777777" w:rsidR="003D5E9C" w:rsidRPr="009C5807" w:rsidRDefault="003D5E9C" w:rsidP="003D5E9C">
      <w:pPr>
        <w:pStyle w:val="B2"/>
        <w:rPr>
          <w:lang w:eastAsia="zh-CN"/>
        </w:rPr>
      </w:pPr>
    </w:p>
    <w:p w14:paraId="066F5F53" w14:textId="77777777" w:rsidR="003D5E9C" w:rsidRPr="009C5807" w:rsidRDefault="003D5E9C" w:rsidP="003D5E9C">
      <w:pPr>
        <w:pStyle w:val="Heading4"/>
      </w:pPr>
      <w:r w:rsidRPr="009C5807">
        <w:t>8.2.4.1</w:t>
      </w:r>
      <w:r w:rsidRPr="009C5807">
        <w:tab/>
        <w:t>Introduction</w:t>
      </w:r>
    </w:p>
    <w:p w14:paraId="554E9199" w14:textId="77777777" w:rsidR="009C726B" w:rsidRPr="009C5807" w:rsidRDefault="009C726B" w:rsidP="009C726B">
      <w:r w:rsidRPr="009C5807">
        <w:t xml:space="preserve">This clause contains the requirements related to the interruptions on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t xml:space="preserve"> if configured, when </w:t>
      </w:r>
    </w:p>
    <w:p w14:paraId="42347240" w14:textId="77777777" w:rsidR="009C726B" w:rsidRPr="009C5807" w:rsidRDefault="009C726B" w:rsidP="009C726B">
      <w:pPr>
        <w:pStyle w:val="B1"/>
      </w:pPr>
      <w:r>
        <w:tab/>
      </w:r>
      <w:r w:rsidRPr="009C5807">
        <w:t xml:space="preserve">up to 1 </w:t>
      </w:r>
      <w:proofErr w:type="spellStart"/>
      <w:r w:rsidRPr="009C5807">
        <w:t>SCell</w:t>
      </w:r>
      <w:proofErr w:type="spellEnd"/>
      <w:r w:rsidRPr="009C5807">
        <w:t xml:space="preserve"> in FR1 and up to 7 </w:t>
      </w:r>
      <w:proofErr w:type="spellStart"/>
      <w:r w:rsidRPr="009C5807">
        <w:t>SCell</w:t>
      </w:r>
      <w:proofErr w:type="spellEnd"/>
      <w:r w:rsidRPr="009C5807">
        <w:t xml:space="preserve">(s) in FR2 are configured, </w:t>
      </w:r>
      <w:proofErr w:type="spellStart"/>
      <w:r w:rsidRPr="009C5807">
        <w:t>deconfigured</w:t>
      </w:r>
      <w:proofErr w:type="spellEnd"/>
      <w:r w:rsidRPr="009C5807">
        <w:t>, activated or deactivated or,</w:t>
      </w:r>
    </w:p>
    <w:p w14:paraId="710FC8A7" w14:textId="77777777" w:rsidR="009C726B" w:rsidRPr="009C5807" w:rsidRDefault="009C726B" w:rsidP="009C726B">
      <w:pPr>
        <w:pStyle w:val="B1"/>
      </w:pPr>
      <w:r>
        <w:tab/>
      </w:r>
      <w:r w:rsidRPr="009C5807">
        <w:t>a supplementary UL carrier or an UL carrier is configured or de-configured, or</w:t>
      </w:r>
    </w:p>
    <w:p w14:paraId="0591B2D8" w14:textId="77777777" w:rsidR="009C726B" w:rsidRPr="009C5807" w:rsidRDefault="009C726B" w:rsidP="009C726B">
      <w:pPr>
        <w:pStyle w:val="B1"/>
      </w:pPr>
      <w:r>
        <w:tab/>
      </w:r>
      <w:r w:rsidRPr="009C5807">
        <w:t xml:space="preserve">measurements on SCC with deactivated </w:t>
      </w:r>
      <w:proofErr w:type="spellStart"/>
      <w:r w:rsidRPr="009C5807">
        <w:t>SCell</w:t>
      </w:r>
      <w:proofErr w:type="spellEnd"/>
      <w:r w:rsidRPr="009C5807">
        <w:t xml:space="preserve"> in NR SCG, or</w:t>
      </w:r>
    </w:p>
    <w:p w14:paraId="4186CBD4" w14:textId="77777777" w:rsidR="009C726B" w:rsidRPr="009C5807" w:rsidRDefault="009C726B" w:rsidP="009C726B">
      <w:pPr>
        <w:pStyle w:val="B1"/>
        <w:rPr>
          <w:lang w:eastAsia="zh-CN"/>
        </w:rPr>
      </w:pPr>
      <w:r>
        <w:tab/>
      </w:r>
      <w:r w:rsidRPr="009C5807">
        <w:t xml:space="preserve">UL/DL BWP is switched on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or </w:t>
      </w:r>
      <w:proofErr w:type="spellStart"/>
      <w:r w:rsidRPr="009C5807">
        <w:t>SCell</w:t>
      </w:r>
      <w:proofErr w:type="spellEnd"/>
      <w:r w:rsidRPr="009C5807">
        <w:t>.</w:t>
      </w:r>
      <w:r w:rsidRPr="009C5807">
        <w:rPr>
          <w:lang w:eastAsia="zh-CN"/>
        </w:rPr>
        <w:t xml:space="preserve"> </w:t>
      </w:r>
    </w:p>
    <w:p w14:paraId="6B46692B" w14:textId="77777777" w:rsidR="009C726B" w:rsidRPr="009C5807" w:rsidRDefault="009C726B" w:rsidP="009C726B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transitions between active and non-active during DRX, or</w:t>
      </w:r>
    </w:p>
    <w:p w14:paraId="073D78B5" w14:textId="77777777" w:rsidR="009C726B" w:rsidRDefault="009C726B" w:rsidP="009C726B">
      <w:pPr>
        <w:pStyle w:val="B1"/>
      </w:pPr>
      <w:r>
        <w:rPr>
          <w:lang w:eastAsia="zh-CN"/>
        </w:rPr>
        <w:tab/>
      </w:r>
      <w:r w:rsidRPr="009C5807">
        <w:rPr>
          <w:lang w:eastAsia="zh-CN"/>
        </w:rPr>
        <w:t xml:space="preserve">transitions </w:t>
      </w:r>
      <w:r w:rsidRPr="009C5807">
        <w:rPr>
          <w:rFonts w:hint="eastAsia"/>
          <w:lang w:eastAsia="zh-CN"/>
        </w:rPr>
        <w:t>from</w:t>
      </w:r>
      <w:r w:rsidRPr="009C5807">
        <w:rPr>
          <w:lang w:eastAsia="zh-CN"/>
        </w:rPr>
        <w:t xml:space="preserve"> non-DRX </w:t>
      </w:r>
      <w:r w:rsidRPr="009C5807">
        <w:rPr>
          <w:rFonts w:hint="eastAsia"/>
          <w:lang w:eastAsia="zh-CN"/>
        </w:rPr>
        <w:t>to</w:t>
      </w:r>
      <w:r w:rsidRPr="009C5807">
        <w:rPr>
          <w:lang w:eastAsia="zh-CN"/>
        </w:rPr>
        <w:t xml:space="preserve"> DRX</w:t>
      </w:r>
      <w:r>
        <w:rPr>
          <w:lang w:eastAsia="zh-CN"/>
        </w:rPr>
        <w:t>, or</w:t>
      </w:r>
    </w:p>
    <w:p w14:paraId="5C4C6263" w14:textId="77777777" w:rsidR="009C726B" w:rsidRDefault="009C726B" w:rsidP="009C726B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>CGI reading of an NR neighbour cell with autonomous gaps, or</w:t>
      </w:r>
    </w:p>
    <w:p w14:paraId="7967575D" w14:textId="77777777" w:rsidR="009C726B" w:rsidRPr="00885F53" w:rsidRDefault="009C726B" w:rsidP="009C726B">
      <w:pPr>
        <w:pStyle w:val="B1"/>
      </w:pPr>
      <w:r>
        <w:rPr>
          <w:rFonts w:ascii="Tms Rmn" w:eastAsia="MS Mincho" w:hAnsi="Tms Rmn"/>
          <w:lang w:eastAsia="zh-CN"/>
        </w:rPr>
        <w:tab/>
        <w:t>CGI reading of an E-UTRA neighbour cell with autonomous gaps.</w:t>
      </w:r>
    </w:p>
    <w:p w14:paraId="0C8F7E1A" w14:textId="77777777" w:rsidR="009C726B" w:rsidRPr="009C5807" w:rsidRDefault="009C726B" w:rsidP="009C726B">
      <w:pPr>
        <w:pStyle w:val="B1"/>
      </w:pPr>
      <w:r>
        <w:rPr>
          <w:rFonts w:ascii="Tms Rmn" w:eastAsia="MS Mincho" w:hAnsi="Tms Rmn"/>
          <w:lang w:eastAsia="zh-CN"/>
        </w:rPr>
        <w:tab/>
        <w:t xml:space="preserve">NR SRS </w:t>
      </w:r>
      <w:proofErr w:type="gramStart"/>
      <w:r>
        <w:rPr>
          <w:rFonts w:ascii="Tms Rmn" w:eastAsia="MS Mincho" w:hAnsi="Tms Rmn"/>
          <w:lang w:eastAsia="zh-CN"/>
        </w:rPr>
        <w:t>carrier based</w:t>
      </w:r>
      <w:proofErr w:type="gramEnd"/>
      <w:r>
        <w:rPr>
          <w:rFonts w:ascii="Tms Rmn" w:eastAsia="MS Mincho" w:hAnsi="Tms Rmn"/>
          <w:lang w:eastAsia="zh-CN"/>
        </w:rPr>
        <w:t xml:space="preserve"> switching</w:t>
      </w:r>
      <w:r w:rsidRPr="009C5807">
        <w:rPr>
          <w:lang w:eastAsia="zh-CN"/>
        </w:rPr>
        <w:t>.</w:t>
      </w:r>
    </w:p>
    <w:p w14:paraId="38A2426F" w14:textId="77777777" w:rsidR="003D5E9C" w:rsidRPr="00A44E80" w:rsidRDefault="003D5E9C" w:rsidP="003D5E9C">
      <w:pPr>
        <w:pStyle w:val="B1"/>
        <w:ind w:firstLine="0"/>
        <w:rPr>
          <w:color w:val="FF0000"/>
          <w:lang w:eastAsia="zh-CN"/>
        </w:rPr>
      </w:pPr>
      <w:commentRangeStart w:id="3"/>
      <w:r w:rsidRPr="00A44E80">
        <w:rPr>
          <w:color w:val="FF0000"/>
          <w:lang w:eastAsia="ko-KR"/>
        </w:rPr>
        <w:t xml:space="preserve">Measurement on </w:t>
      </w:r>
      <w:proofErr w:type="spellStart"/>
      <w:r w:rsidRPr="00A44E80">
        <w:rPr>
          <w:color w:val="FF0000"/>
          <w:lang w:eastAsia="ko-KR"/>
        </w:rPr>
        <w:t>deactivatd</w:t>
      </w:r>
      <w:proofErr w:type="spellEnd"/>
      <w:r w:rsidRPr="00A44E80">
        <w:rPr>
          <w:color w:val="FF0000"/>
          <w:lang w:eastAsia="ko-KR"/>
        </w:rPr>
        <w:t xml:space="preserve"> </w:t>
      </w:r>
      <w:r>
        <w:rPr>
          <w:color w:val="FF0000"/>
          <w:lang w:eastAsia="ko-KR"/>
        </w:rPr>
        <w:t>NR</w:t>
      </w:r>
      <w:r w:rsidRPr="00A44E80">
        <w:rPr>
          <w:color w:val="FF0000"/>
          <w:lang w:eastAsia="zh-CN"/>
        </w:rPr>
        <w:t xml:space="preserve"> </w:t>
      </w:r>
      <w:proofErr w:type="spellStart"/>
      <w:r w:rsidRPr="00A44E80">
        <w:rPr>
          <w:color w:val="FF0000"/>
          <w:lang w:eastAsia="zh-CN"/>
        </w:rPr>
        <w:t>PSCell</w:t>
      </w:r>
      <w:commentRangeEnd w:id="3"/>
      <w:proofErr w:type="spellEnd"/>
      <w:r>
        <w:rPr>
          <w:rStyle w:val="CommentReference"/>
        </w:rPr>
        <w:commentReference w:id="3"/>
      </w:r>
    </w:p>
    <w:p w14:paraId="77F7791E" w14:textId="2C5E61AA" w:rsidR="00E01C6B" w:rsidRDefault="00E01C6B" w:rsidP="00E01C6B">
      <w:pPr>
        <w:pStyle w:val="NO"/>
        <w:rPr>
          <w:lang w:eastAsia="zh-CN"/>
        </w:rPr>
      </w:pPr>
      <w:r w:rsidRPr="009C5807">
        <w:t>Note: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addition/release, activation/deactivation and during measurements on SCC may not be required by all UEs.</w:t>
      </w:r>
    </w:p>
    <w:p w14:paraId="239B125B" w14:textId="6BCB7940" w:rsidR="00517072" w:rsidRPr="009C5807" w:rsidRDefault="00517072" w:rsidP="00517072">
      <w:r w:rsidRPr="009C5807">
        <w:t xml:space="preserve">The interruptions shall not interrupt RRC </w:t>
      </w:r>
      <w:proofErr w:type="gramStart"/>
      <w:r w:rsidRPr="009C5807">
        <w:t>signalling</w:t>
      </w:r>
      <w:proofErr w:type="gramEnd"/>
      <w:r w:rsidRPr="009C5807">
        <w:t xml:space="preserve"> or ACK/NACKs related to RRC reconfiguration procedure [2] for </w:t>
      </w:r>
      <w:proofErr w:type="spellStart"/>
      <w:r w:rsidRPr="009C5807">
        <w:t>SCell</w:t>
      </w:r>
      <w:proofErr w:type="spellEnd"/>
      <w:r w:rsidRPr="009C5807">
        <w:t xml:space="preserve"> addition/release or MAC control signalling [17] for </w:t>
      </w:r>
      <w:proofErr w:type="spellStart"/>
      <w:r w:rsidRPr="009C5807">
        <w:t>SCell</w:t>
      </w:r>
      <w:proofErr w:type="spellEnd"/>
      <w:r w:rsidRPr="009C5807">
        <w:t xml:space="preserve"> activation/deactivation command. </w:t>
      </w:r>
    </w:p>
    <w:p w14:paraId="0F1BF4EB" w14:textId="77777777" w:rsidR="00517072" w:rsidRPr="009C5807" w:rsidRDefault="00517072" w:rsidP="00517072">
      <w:r w:rsidRPr="009C5807">
        <w:rPr>
          <w:rFonts w:eastAsia="MS Mincho"/>
        </w:rPr>
        <w:t xml:space="preserve">The requirements shall apply for NR-DC </w:t>
      </w:r>
      <w:r w:rsidRPr="009C5807">
        <w:rPr>
          <w:lang w:eastAsia="zh-CN"/>
        </w:rPr>
        <w:t xml:space="preserve">with an </w:t>
      </w:r>
      <w:r w:rsidRPr="009C5807">
        <w:rPr>
          <w:rFonts w:eastAsia="MS Mincho"/>
        </w:rPr>
        <w:t xml:space="preserve">NR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.</w:t>
      </w:r>
    </w:p>
    <w:p w14:paraId="3E8F9644" w14:textId="77777777" w:rsidR="00517072" w:rsidRPr="009C5807" w:rsidRDefault="00517072" w:rsidP="00517072">
      <w:pPr>
        <w:rPr>
          <w:rFonts w:eastAsia="DengXian"/>
        </w:rPr>
      </w:pPr>
      <w:r w:rsidRPr="009C5807">
        <w:rPr>
          <w:lang w:eastAsia="zh-CN"/>
        </w:rPr>
        <w:t xml:space="preserve">For a UE which does not support per-FR measurement gap, interruptions to the </w:t>
      </w:r>
      <w:proofErr w:type="spellStart"/>
      <w:r w:rsidRPr="009C5807">
        <w:t>PCell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may be caused by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on any frequency range. For a UE which supports per-FR gaps, interruptions to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may be caused by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on the same frequency range as the victim cell.</w:t>
      </w:r>
    </w:p>
    <w:p w14:paraId="5209EBCC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Change3 &gt;</w:t>
      </w:r>
    </w:p>
    <w:p w14:paraId="61A7E46C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&lt;Start of Change 4&gt;</w:t>
      </w:r>
    </w:p>
    <w:p w14:paraId="00F2F1FC" w14:textId="77777777" w:rsidR="003D5E9C" w:rsidRPr="009C5807" w:rsidRDefault="003D5E9C" w:rsidP="003D5E9C">
      <w:pPr>
        <w:pStyle w:val="Heading5"/>
      </w:pPr>
      <w:bookmarkStart w:id="4" w:name="_Toc5952648"/>
      <w:commentRangeStart w:id="5"/>
      <w:r w:rsidRPr="009C5807">
        <w:t>8.2.4.2.</w:t>
      </w:r>
      <w:r>
        <w:t>14</w:t>
      </w:r>
      <w:r w:rsidRPr="009C5807">
        <w:tab/>
        <w:t xml:space="preserve">Interruptions during measurements on </w:t>
      </w:r>
      <w:bookmarkEnd w:id="4"/>
      <w:r>
        <w:t xml:space="preserve">deactivated </w:t>
      </w:r>
      <w:proofErr w:type="spellStart"/>
      <w:r>
        <w:t>PScell</w:t>
      </w:r>
      <w:commentRangeEnd w:id="5"/>
      <w:proofErr w:type="spellEnd"/>
      <w:r>
        <w:rPr>
          <w:rStyle w:val="CommentReference"/>
          <w:rFonts w:ascii="Times New Roman" w:hAnsi="Times New Roman"/>
        </w:rPr>
        <w:commentReference w:id="5"/>
      </w:r>
    </w:p>
    <w:p w14:paraId="0339EF7F" w14:textId="77777777" w:rsidR="003D5E9C" w:rsidRPr="0004729B" w:rsidRDefault="003D5E9C" w:rsidP="003D5E9C">
      <w:r w:rsidRPr="008C6DE4">
        <w:rPr>
          <w:lang w:eastAsia="zh-CN"/>
        </w:rPr>
        <w:t xml:space="preserve">Interruption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other activated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(s) during measurement on the deactivated NR </w:t>
      </w:r>
      <w:proofErr w:type="spellStart"/>
      <w:r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shall meet requirements in clause </w:t>
      </w:r>
      <w:r w:rsidRPr="008C6DE4">
        <w:t>8.2.</w:t>
      </w:r>
      <w:r>
        <w:t>3</w:t>
      </w:r>
      <w:r w:rsidRPr="008C6DE4">
        <w:t>.2.</w:t>
      </w:r>
      <w:r>
        <w:t>16</w:t>
      </w:r>
      <w:r w:rsidRPr="008C6DE4">
        <w:t xml:space="preserve">, where the term </w:t>
      </w:r>
      <w:r>
        <w:t xml:space="preserve">EUTRA </w:t>
      </w:r>
      <w:proofErr w:type="spellStart"/>
      <w:r w:rsidRPr="008C6DE4">
        <w:t>P</w:t>
      </w:r>
      <w:r>
        <w:t>S</w:t>
      </w:r>
      <w:r w:rsidRPr="008C6DE4">
        <w:t>Cell</w:t>
      </w:r>
      <w:proofErr w:type="spellEnd"/>
      <w:r w:rsidRPr="008C6DE4">
        <w:t xml:space="preserve"> in clause 8.2.</w:t>
      </w:r>
      <w:r>
        <w:t>3</w:t>
      </w:r>
      <w:r w:rsidRPr="008C6DE4">
        <w:t>.</w:t>
      </w:r>
      <w:r>
        <w:t>2.16</w:t>
      </w:r>
      <w:r w:rsidRPr="008C6DE4">
        <w:t xml:space="preserve"> shall be deeme</w:t>
      </w:r>
      <w:r>
        <w:t xml:space="preserve">d to be replaced with NR </w:t>
      </w:r>
      <w:proofErr w:type="spellStart"/>
      <w:r>
        <w:t>PScell</w:t>
      </w:r>
      <w:proofErr w:type="spellEnd"/>
      <w:r w:rsidRPr="008C6DE4">
        <w:t>.</w:t>
      </w:r>
    </w:p>
    <w:p w14:paraId="60A58F49" w14:textId="7777777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&lt;End of Change4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Ericsson - Griselda WANG" w:date="2022-01-10T09:16:00Z" w:initials="GW">
    <w:p w14:paraId="6C9AC9D4" w14:textId="77777777" w:rsidR="003D5E9C" w:rsidRDefault="003D5E9C" w:rsidP="003D5E9C">
      <w:pPr>
        <w:pStyle w:val="CommentText"/>
      </w:pPr>
      <w:r>
        <w:rPr>
          <w:rStyle w:val="CommentReference"/>
        </w:rPr>
        <w:annotationRef/>
      </w:r>
      <w:r>
        <w:t xml:space="preserve">Add a scenario for deactivated E-UTRA </w:t>
      </w:r>
      <w:proofErr w:type="spellStart"/>
      <w:r>
        <w:t>PScell</w:t>
      </w:r>
      <w:proofErr w:type="spellEnd"/>
    </w:p>
  </w:comment>
  <w:comment w:id="2" w:author="Ericsson - Griselda WANG" w:date="2022-01-10T09:17:00Z" w:initials="GW">
    <w:p w14:paraId="20E88A83" w14:textId="344ABD6E" w:rsidR="003D5E9C" w:rsidRDefault="003D5E9C" w:rsidP="003D5E9C">
      <w:pPr>
        <w:pStyle w:val="CommentText"/>
      </w:pPr>
      <w:r>
        <w:rPr>
          <w:rStyle w:val="CommentReference"/>
        </w:rPr>
        <w:annotationRef/>
      </w:r>
      <w:r>
        <w:t>Add a new chapter 8.2.3.16.1 for introducing the RLM/BFD</w:t>
      </w:r>
      <w:r w:rsidR="005153F8">
        <w:t xml:space="preserve"> interruption</w:t>
      </w:r>
      <w:r>
        <w:t xml:space="preserve"> requirement on deactivated E-UTRA </w:t>
      </w:r>
      <w:proofErr w:type="spellStart"/>
      <w:r>
        <w:t>PScell</w:t>
      </w:r>
      <w:proofErr w:type="spellEnd"/>
    </w:p>
  </w:comment>
  <w:comment w:id="3" w:author="Ericsson - Griselda WANG" w:date="2022-01-10T09:18:00Z" w:initials="GW">
    <w:p w14:paraId="3EE521B3" w14:textId="77777777" w:rsidR="003D5E9C" w:rsidRDefault="003D5E9C" w:rsidP="003D5E9C">
      <w:pPr>
        <w:pStyle w:val="CommentText"/>
      </w:pPr>
      <w:r>
        <w:rPr>
          <w:rStyle w:val="CommentReference"/>
        </w:rPr>
        <w:annotationRef/>
      </w:r>
      <w:r>
        <w:t xml:space="preserve">Add a scenario for deactivated NR </w:t>
      </w:r>
      <w:proofErr w:type="spellStart"/>
      <w:r>
        <w:t>PSCell</w:t>
      </w:r>
      <w:proofErr w:type="spellEnd"/>
    </w:p>
  </w:comment>
  <w:comment w:id="5" w:author="Ericsson - Griselda WANG" w:date="2022-01-10T09:20:00Z" w:initials="GW">
    <w:p w14:paraId="35A9F1B4" w14:textId="77777777" w:rsidR="003D5E9C" w:rsidRDefault="003D5E9C" w:rsidP="003D5E9C">
      <w:pPr>
        <w:pStyle w:val="CommentText"/>
      </w:pPr>
      <w:r>
        <w:rPr>
          <w:rStyle w:val="CommentReference"/>
        </w:rPr>
        <w:annotationRef/>
      </w:r>
      <w:r>
        <w:t xml:space="preserve">Add a chapter to introduce the interruption requirements on NR deactivated </w:t>
      </w:r>
      <w:proofErr w:type="spellStart"/>
      <w:r>
        <w:t>PScell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9AC9D4" w15:done="0"/>
  <w15:commentEx w15:paraId="20E88A83" w15:done="0"/>
  <w15:commentEx w15:paraId="3EE521B3" w15:done="0"/>
  <w15:commentEx w15:paraId="35A9F1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8677DD" w16cex:dateUtc="2022-01-10T08:16:00Z"/>
  <w16cex:commentExtensible w16cex:durableId="25867811" w16cex:dateUtc="2022-01-10T08:17:00Z"/>
  <w16cex:commentExtensible w16cex:durableId="25867863" w16cex:dateUtc="2022-01-10T08:18:00Z"/>
  <w16cex:commentExtensible w16cex:durableId="258678F0" w16cex:dateUtc="2022-01-10T08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9AC9D4" w16cid:durableId="258677DD"/>
  <w16cid:commentId w16cid:paraId="20E88A83" w16cid:durableId="25867811"/>
  <w16cid:commentId w16cid:paraId="3EE521B3" w16cid:durableId="25867863"/>
  <w16cid:commentId w16cid:paraId="35A9F1B4" w16cid:durableId="258678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76025" w14:textId="77777777" w:rsidR="00192116" w:rsidRDefault="00192116">
      <w:r>
        <w:separator/>
      </w:r>
    </w:p>
  </w:endnote>
  <w:endnote w:type="continuationSeparator" w:id="0">
    <w:p w14:paraId="7D902C5D" w14:textId="77777777" w:rsidR="00192116" w:rsidRDefault="0019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E3BF6" w14:textId="77777777" w:rsidR="00192116" w:rsidRDefault="00192116">
      <w:r>
        <w:separator/>
      </w:r>
    </w:p>
  </w:footnote>
  <w:footnote w:type="continuationSeparator" w:id="0">
    <w:p w14:paraId="78FDD120" w14:textId="77777777" w:rsidR="00192116" w:rsidRDefault="0019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E11E9"/>
    <w:multiLevelType w:val="hybridMultilevel"/>
    <w:tmpl w:val="AC6E9C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96E46"/>
    <w:multiLevelType w:val="hybridMultilevel"/>
    <w:tmpl w:val="813E8A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Griselda WANG">
    <w15:presenceInfo w15:providerId="None" w15:userId="Ericsson - Griselda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EDD"/>
    <w:rsid w:val="000A6394"/>
    <w:rsid w:val="000B7FED"/>
    <w:rsid w:val="000C038A"/>
    <w:rsid w:val="000C6598"/>
    <w:rsid w:val="000D44B3"/>
    <w:rsid w:val="00145D43"/>
    <w:rsid w:val="00157BF3"/>
    <w:rsid w:val="00192116"/>
    <w:rsid w:val="00192C46"/>
    <w:rsid w:val="001A08B3"/>
    <w:rsid w:val="001A7B60"/>
    <w:rsid w:val="001B52F0"/>
    <w:rsid w:val="001B7A65"/>
    <w:rsid w:val="001C0786"/>
    <w:rsid w:val="001E41F3"/>
    <w:rsid w:val="002032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EC4"/>
    <w:rsid w:val="003D5E9C"/>
    <w:rsid w:val="003E1A36"/>
    <w:rsid w:val="00410371"/>
    <w:rsid w:val="004242F1"/>
    <w:rsid w:val="004B75B7"/>
    <w:rsid w:val="005141D9"/>
    <w:rsid w:val="005153F8"/>
    <w:rsid w:val="0051580D"/>
    <w:rsid w:val="00517072"/>
    <w:rsid w:val="00547111"/>
    <w:rsid w:val="00592D74"/>
    <w:rsid w:val="005E2C44"/>
    <w:rsid w:val="00621188"/>
    <w:rsid w:val="00624B65"/>
    <w:rsid w:val="006257ED"/>
    <w:rsid w:val="00653DE4"/>
    <w:rsid w:val="00665C47"/>
    <w:rsid w:val="00695808"/>
    <w:rsid w:val="006A64B2"/>
    <w:rsid w:val="006B46FB"/>
    <w:rsid w:val="006D6BAA"/>
    <w:rsid w:val="006E21FB"/>
    <w:rsid w:val="00792342"/>
    <w:rsid w:val="007977A8"/>
    <w:rsid w:val="007B512A"/>
    <w:rsid w:val="007C2097"/>
    <w:rsid w:val="007C394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726B"/>
    <w:rsid w:val="009E3297"/>
    <w:rsid w:val="009F734F"/>
    <w:rsid w:val="00A050F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57A"/>
    <w:rsid w:val="00BA51D9"/>
    <w:rsid w:val="00BB5DFC"/>
    <w:rsid w:val="00BD279D"/>
    <w:rsid w:val="00BD6A4B"/>
    <w:rsid w:val="00BD6BB8"/>
    <w:rsid w:val="00C308F3"/>
    <w:rsid w:val="00C44184"/>
    <w:rsid w:val="00C44F4D"/>
    <w:rsid w:val="00C50B4C"/>
    <w:rsid w:val="00C66BA2"/>
    <w:rsid w:val="00C870F6"/>
    <w:rsid w:val="00C95985"/>
    <w:rsid w:val="00C959FF"/>
    <w:rsid w:val="00CC5026"/>
    <w:rsid w:val="00CC68D0"/>
    <w:rsid w:val="00CF5C0C"/>
    <w:rsid w:val="00D03F9A"/>
    <w:rsid w:val="00D06D51"/>
    <w:rsid w:val="00D24991"/>
    <w:rsid w:val="00D25ECC"/>
    <w:rsid w:val="00D50255"/>
    <w:rsid w:val="00D66520"/>
    <w:rsid w:val="00D84AE9"/>
    <w:rsid w:val="00DE0C8E"/>
    <w:rsid w:val="00DE34CF"/>
    <w:rsid w:val="00E01C6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A64B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D5E9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D5E9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D5E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E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E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D5E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D5E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1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0F71FBB-CA5E-4ABB-911D-710FD12D4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9CA1F-A939-4A52-9105-F261BA01F9BC}"/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BA37ED-AAB8-4FC1-A432-8DF18DA13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1135</Words>
  <Characters>6021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Griselda WANG</cp:lastModifiedBy>
  <cp:revision>26</cp:revision>
  <cp:lastPrinted>1899-12-31T23:00:00Z</cp:lastPrinted>
  <dcterms:created xsi:type="dcterms:W3CDTF">2022-01-10T08:52:00Z</dcterms:created>
  <dcterms:modified xsi:type="dcterms:W3CDTF">2022-01-10T19:19:00Z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